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0918F" w14:textId="77C5D9B8" w:rsidR="00287B9F" w:rsidRDefault="00287B9F" w:rsidP="00437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23E0">
        <w:rPr>
          <w:b/>
          <w:noProof/>
          <w:sz w:val="24"/>
        </w:rPr>
        <w:fldChar w:fldCharType="begin"/>
      </w:r>
      <w:r w:rsidR="007C23E0">
        <w:rPr>
          <w:b/>
          <w:noProof/>
          <w:sz w:val="24"/>
        </w:rPr>
        <w:instrText xml:space="preserve"> DOCPROPERTY  TSG/WGRef  \* MERGEFORMAT </w:instrText>
      </w:r>
      <w:r w:rsidR="007C23E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7C23E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C23E0">
        <w:rPr>
          <w:b/>
          <w:noProof/>
          <w:sz w:val="24"/>
        </w:rPr>
        <w:fldChar w:fldCharType="begin"/>
      </w:r>
      <w:r w:rsidR="007C23E0">
        <w:rPr>
          <w:b/>
          <w:noProof/>
          <w:sz w:val="24"/>
        </w:rPr>
        <w:instrText xml:space="preserve"> DOCPROPERTY  MtgSeq  \* MERGEFORMAT </w:instrText>
      </w:r>
      <w:r w:rsidR="007C23E0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156</w:t>
      </w:r>
      <w:r w:rsidR="007C23E0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D260F4" w:rsidRPr="00E13F3D">
          <w:rPr>
            <w:b/>
            <w:i/>
            <w:noProof/>
            <w:sz w:val="28"/>
          </w:rPr>
          <w:t>S5-24</w:t>
        </w:r>
        <w:r w:rsidR="00D260F4">
          <w:rPr>
            <w:b/>
            <w:i/>
            <w:noProof/>
            <w:sz w:val="28"/>
          </w:rPr>
          <w:t>4929</w:t>
        </w:r>
      </w:fldSimple>
    </w:p>
    <w:p w14:paraId="2B3D0EA4" w14:textId="77777777" w:rsidR="00287B9F" w:rsidRDefault="007C23E0" w:rsidP="00287B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87B9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287B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87B9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287B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87B9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287B9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87B9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A0D72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87B9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4B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254B6" w:rsidRDefault="00E254B6" w:rsidP="00E254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D3C8DF" w:rsidR="00E254B6" w:rsidRPr="00410371" w:rsidRDefault="00E254B6" w:rsidP="00E25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4DA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begin"/>
            </w:r>
            <w:r w:rsidRPr="00914DA1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E254B6" w:rsidRDefault="00E254B6" w:rsidP="00E254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0495C0" w:rsidR="00E254B6" w:rsidRPr="00410371" w:rsidRDefault="007C23E0" w:rsidP="00E254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7B9F" w:rsidRPr="00410371">
              <w:rPr>
                <w:b/>
                <w:noProof/>
                <w:sz w:val="28"/>
              </w:rPr>
              <w:t>0423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BAE1BE9" w:rsidR="00E254B6" w:rsidRDefault="00E254B6" w:rsidP="00E254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4DD31" w:rsidR="00E254B6" w:rsidRPr="00410371" w:rsidRDefault="00D260F4" w:rsidP="00E254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E254B6" w:rsidRDefault="00E254B6" w:rsidP="00E254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27C5A2" w:rsidR="00E254B6" w:rsidRPr="00410371" w:rsidRDefault="00D260F4" w:rsidP="00E254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4B6">
              <w:rPr>
                <w:b/>
                <w:noProof/>
                <w:sz w:val="28"/>
              </w:rPr>
              <w:t>1</w:t>
            </w:r>
            <w:r w:rsidR="003C023C">
              <w:rPr>
                <w:b/>
                <w:noProof/>
                <w:sz w:val="28"/>
              </w:rPr>
              <w:t>9</w:t>
            </w:r>
            <w:r w:rsidR="00E254B6">
              <w:rPr>
                <w:b/>
                <w:noProof/>
                <w:sz w:val="28"/>
              </w:rPr>
              <w:t>.</w:t>
            </w:r>
            <w:r w:rsidR="003C023C">
              <w:rPr>
                <w:b/>
                <w:noProof/>
                <w:sz w:val="28"/>
              </w:rPr>
              <w:t>0</w:t>
            </w:r>
            <w:r w:rsidR="00E254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254B6" w:rsidRDefault="00E254B6" w:rsidP="00E254B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8A33CC" w:rsidR="00F25D98" w:rsidRDefault="00914D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F1ECE2" w:rsidR="00F25D98" w:rsidRDefault="00914D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5765C" w:rsidR="00914DA1" w:rsidRDefault="007C23E0" w:rsidP="00914D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54B6">
                <w:t>Rel-1</w:t>
              </w:r>
              <w:r w:rsidR="003C023C">
                <w:t>9</w:t>
              </w:r>
              <w:r w:rsidR="00E254B6">
                <w:t xml:space="preserve"> CR TS 28.622 add area scope in QMC</w:t>
              </w:r>
            </w:fldSimple>
            <w:r w:rsidR="00914DA1">
              <w:t xml:space="preserve"> </w:t>
            </w:r>
          </w:p>
        </w:tc>
      </w:tr>
      <w:tr w:rsidR="00914D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887349" w:rsidR="00914DA1" w:rsidRDefault="0097359E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Ericsson</w:t>
            </w:r>
          </w:p>
        </w:tc>
      </w:tr>
      <w:tr w:rsidR="00914D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B4243C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A5FCB" w:rsidR="00914DA1" w:rsidRDefault="007315A2" w:rsidP="00914DA1">
            <w:pPr>
              <w:pStyle w:val="CRCoverPage"/>
              <w:spacing w:after="0"/>
              <w:ind w:left="100"/>
              <w:rPr>
                <w:noProof/>
              </w:rPr>
            </w:pPr>
            <w:r w:rsidRPr="00A12755">
              <w:rPr>
                <w:rFonts w:cs="Arial"/>
                <w:color w:val="000000"/>
                <w:sz w:val="18"/>
                <w:szCs w:val="18"/>
                <w:lang w:val="en-US"/>
              </w:rPr>
              <w:t>eQoE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14DA1" w:rsidRDefault="00914DA1" w:rsidP="00914D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14DA1" w:rsidRDefault="00914DA1" w:rsidP="00914D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84549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33A64">
              <w:t>4</w:t>
            </w:r>
            <w:r>
              <w:t>-0</w:t>
            </w:r>
            <w:r w:rsidR="003C023C">
              <w:t>7</w:t>
            </w:r>
            <w:r>
              <w:t>-28</w:t>
            </w:r>
          </w:p>
        </w:tc>
      </w:tr>
      <w:tr w:rsidR="00914D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D56C93" w:rsidR="00914DA1" w:rsidRPr="00914DA1" w:rsidRDefault="007315A2" w:rsidP="00914D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14DA1" w:rsidRDefault="00914DA1" w:rsidP="00914D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C30604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C023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2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023C" w:rsidRDefault="003C023C" w:rsidP="003C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D101DC" w:rsidR="003C023C" w:rsidRDefault="003C023C" w:rsidP="003C0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 xml:space="preserve">The agreed CR S5-242207 is not implemented. </w:t>
            </w:r>
          </w:p>
        </w:tc>
      </w:tr>
      <w:tr w:rsidR="003C02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023C" w:rsidRDefault="003C023C" w:rsidP="003C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023C" w:rsidRDefault="003C023C" w:rsidP="003C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2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023C" w:rsidRDefault="003C023C" w:rsidP="003C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1A2B97" w:rsidR="003C023C" w:rsidRDefault="003C023C" w:rsidP="003C0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315A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missing c</w:t>
            </w:r>
            <w:r w:rsidR="00B2419B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rrections on the attribute areaScope.</w:t>
            </w:r>
            <w:r>
              <w:t xml:space="preserve"> </w:t>
            </w:r>
          </w:p>
        </w:tc>
      </w:tr>
      <w:tr w:rsidR="00914D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C9D35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to perform signalling based QMC in specific area.</w:t>
            </w:r>
          </w:p>
        </w:tc>
      </w:tr>
      <w:tr w:rsidR="00914DA1" w14:paraId="034AF533" w14:textId="77777777" w:rsidTr="00547111">
        <w:tc>
          <w:tcPr>
            <w:tcW w:w="2694" w:type="dxa"/>
            <w:gridSpan w:val="2"/>
          </w:tcPr>
          <w:p w14:paraId="39D9EB5B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F27E8" w:rsidR="00914DA1" w:rsidRDefault="00E254B6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4.3.54.</w:t>
            </w:r>
            <w:r w:rsidR="00894430">
              <w:t>1</w:t>
            </w:r>
            <w:r w:rsidR="007315A2">
              <w:rPr>
                <w:rFonts w:hint="eastAsia"/>
                <w:lang w:eastAsia="zh-CN"/>
              </w:rPr>
              <w:t>,</w:t>
            </w:r>
            <w:r w:rsidR="007315A2">
              <w:rPr>
                <w:lang w:eastAsia="zh-CN"/>
              </w:rPr>
              <w:t xml:space="preserve"> </w:t>
            </w:r>
            <w:r>
              <w:t>4.3.54.3</w:t>
            </w:r>
          </w:p>
        </w:tc>
      </w:tr>
      <w:tr w:rsidR="00914D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4DA1" w:rsidRDefault="00914DA1" w:rsidP="00914D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4D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19506D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4DA1" w:rsidRDefault="00914DA1" w:rsidP="00914D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F3386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D871EC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</w:p>
        </w:tc>
      </w:tr>
      <w:tr w:rsidR="00914D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4D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4DA1" w:rsidRPr="008863B9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4DA1" w:rsidRPr="008863B9" w:rsidRDefault="00914DA1" w:rsidP="00914D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4D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7BB512" w:rsidR="001E41F3" w:rsidRDefault="001E41F3">
      <w:pPr>
        <w:rPr>
          <w:noProof/>
        </w:rPr>
      </w:pPr>
    </w:p>
    <w:p w14:paraId="7E32D084" w14:textId="77777777" w:rsidR="00B30ABF" w:rsidRDefault="00B30ABF" w:rsidP="00B30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Hlk128991896"/>
      <w:r>
        <w:rPr>
          <w:b/>
          <w:i/>
        </w:rPr>
        <w:t>Start of First change</w:t>
      </w:r>
      <w:bookmarkEnd w:id="1"/>
    </w:p>
    <w:p w14:paraId="67607329" w14:textId="77777777" w:rsidR="003C023C" w:rsidRPr="005668BA" w:rsidRDefault="003C023C" w:rsidP="003C023C">
      <w:pPr>
        <w:pStyle w:val="Heading3"/>
      </w:pPr>
      <w:bookmarkStart w:id="2" w:name="_Toc162446459"/>
      <w:r>
        <w:t>4.3.54</w:t>
      </w:r>
      <w:r>
        <w:tab/>
      </w:r>
      <w:proofErr w:type="spellStart"/>
      <w:r>
        <w:t>QMCJob</w:t>
      </w:r>
      <w:bookmarkEnd w:id="2"/>
      <w:proofErr w:type="spellEnd"/>
    </w:p>
    <w:p w14:paraId="7A2EDFA8" w14:textId="77777777" w:rsidR="003C023C" w:rsidRDefault="003C023C" w:rsidP="003C023C">
      <w:pPr>
        <w:pStyle w:val="Heading4"/>
      </w:pPr>
      <w:bookmarkStart w:id="3" w:name="_Toc82701816"/>
      <w:bookmarkStart w:id="4" w:name="_Toc162446460"/>
      <w:r>
        <w:t>4.3.54.1</w:t>
      </w:r>
      <w:r>
        <w:tab/>
        <w:t>Definition</w:t>
      </w:r>
      <w:bookmarkEnd w:id="3"/>
      <w:bookmarkEnd w:id="4"/>
    </w:p>
    <w:p w14:paraId="73472238" w14:textId="77777777" w:rsidR="003C023C" w:rsidRDefault="003C023C" w:rsidP="003C023C">
      <w:r w:rsidRPr="007F73B7">
        <w:t xml:space="preserve">The QoE Measurement Collection </w:t>
      </w:r>
      <w:r>
        <w:t>provides capability for c</w:t>
      </w:r>
      <w:r w:rsidRPr="007B4F0A">
        <w:t>ollecting QoE information from</w:t>
      </w:r>
      <w:r>
        <w:t>:</w:t>
      </w:r>
    </w:p>
    <w:p w14:paraId="0AF8B7A8" w14:textId="77777777" w:rsidR="003C023C" w:rsidRDefault="003C023C" w:rsidP="003C023C">
      <w:pPr>
        <w:pStyle w:val="B1"/>
      </w:pPr>
      <w:r>
        <w:t xml:space="preserve">- </w:t>
      </w:r>
      <w:r w:rsidRPr="007B4F0A">
        <w:t xml:space="preserve">UEs </w:t>
      </w:r>
      <w:r w:rsidRPr="0051480E">
        <w:t>which are in the</w:t>
      </w:r>
      <w:r>
        <w:rPr>
          <w:color w:val="0070C0"/>
        </w:rPr>
        <w:t xml:space="preserve"> </w:t>
      </w:r>
      <w:r w:rsidRPr="007B4F0A">
        <w:t xml:space="preserve">specified area </w:t>
      </w:r>
      <w:r>
        <w:t xml:space="preserve">in case of Management Based Activation </w:t>
      </w:r>
      <w:r w:rsidRPr="007B4F0A">
        <w:t xml:space="preserve">or </w:t>
      </w:r>
    </w:p>
    <w:p w14:paraId="02AA5E82" w14:textId="77777777" w:rsidR="003C023C" w:rsidRDefault="003C023C" w:rsidP="003C023C">
      <w:pPr>
        <w:pStyle w:val="B1"/>
      </w:pPr>
      <w:r>
        <w:t xml:space="preserve">- </w:t>
      </w:r>
      <w:r w:rsidRPr="007B4F0A">
        <w:t>an individual UE</w:t>
      </w:r>
      <w:r>
        <w:t xml:space="preserve"> in case of Signalling Based Activation.</w:t>
      </w:r>
    </w:p>
    <w:p w14:paraId="5CF856B9" w14:textId="77777777" w:rsidR="003C023C" w:rsidRPr="007F73B7" w:rsidRDefault="003C023C" w:rsidP="003C023C">
      <w:r w:rsidRPr="007F73B7">
        <w:t>The QoE Measurement Collection enables collection of application layer measurements from the UE</w:t>
      </w:r>
      <w:r>
        <w:t xml:space="preserve"> for specified end user service type</w:t>
      </w:r>
      <w:r w:rsidRPr="007F73B7">
        <w:t>. The supported service types are:</w:t>
      </w:r>
    </w:p>
    <w:p w14:paraId="3E23EB93" w14:textId="77777777" w:rsidR="003C023C" w:rsidRPr="007F73B7" w:rsidRDefault="003C023C" w:rsidP="003C023C">
      <w:pPr>
        <w:pStyle w:val="B1"/>
      </w:pPr>
      <w:r w:rsidRPr="007F73B7">
        <w:t>-</w:t>
      </w:r>
      <w:r w:rsidRPr="007F73B7">
        <w:tab/>
      </w:r>
      <w:bookmarkStart w:id="5" w:name="_Hlk525812112"/>
      <w:r>
        <w:t>S</w:t>
      </w:r>
      <w:r w:rsidRPr="007F73B7">
        <w:t>treaming services</w:t>
      </w:r>
      <w:r>
        <w:t>, see TS 26.247 [51].</w:t>
      </w:r>
      <w:bookmarkEnd w:id="5"/>
      <w:r>
        <w:t xml:space="preserve"> </w:t>
      </w:r>
    </w:p>
    <w:p w14:paraId="03113442" w14:textId="77777777" w:rsidR="003C023C" w:rsidRPr="007F73B7" w:rsidRDefault="003C023C" w:rsidP="003C023C">
      <w:pPr>
        <w:pStyle w:val="B1"/>
      </w:pPr>
      <w:r w:rsidRPr="007F73B7">
        <w:t>-</w:t>
      </w:r>
      <w:r w:rsidRPr="007F73B7">
        <w:tab/>
        <w:t>MTSI services</w:t>
      </w:r>
      <w:r>
        <w:t>, see TS 26.114 [52].</w:t>
      </w:r>
    </w:p>
    <w:p w14:paraId="460E70E3" w14:textId="77777777" w:rsidR="003C023C" w:rsidRPr="007F73B7" w:rsidRDefault="003C023C" w:rsidP="003C023C">
      <w:pPr>
        <w:pStyle w:val="B1"/>
      </w:pPr>
      <w:r w:rsidRPr="007F73B7">
        <w:t>-</w:t>
      </w:r>
      <w:r w:rsidRPr="007F73B7">
        <w:tab/>
        <w:t>VR services</w:t>
      </w:r>
      <w:r>
        <w:t>, see TS 26.118 [53].</w:t>
      </w:r>
    </w:p>
    <w:p w14:paraId="330D950D" w14:textId="77777777" w:rsidR="003C023C" w:rsidRDefault="003C023C" w:rsidP="003C023C">
      <w:pPr>
        <w:rPr>
          <w:color w:val="1F4E79"/>
          <w:lang w:val="en-US"/>
        </w:rPr>
      </w:pP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>QMCJob</w:t>
      </w:r>
      <w:r>
        <w:rPr>
          <w:noProof/>
        </w:rPr>
        <w:t xml:space="preserve"> instance represents the job for collecting QoE measurements according to the job parameters. </w:t>
      </w:r>
      <w:r w:rsidRPr="007F73B7">
        <w:rPr>
          <w:noProof/>
        </w:rPr>
        <w:t xml:space="preserve">For details of the QoE measurement collection configuration parameters </w:t>
      </w:r>
      <w:r>
        <w:rPr>
          <w:noProof/>
        </w:rPr>
        <w:t>see clause 5 of TS 28.405 [50].</w:t>
      </w:r>
      <w:r w:rsidRPr="001018BF">
        <w:rPr>
          <w:noProof/>
        </w:rPr>
        <w:t xml:space="preserve"> </w:t>
      </w: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 xml:space="preserve">QMCJob </w:t>
      </w:r>
      <w:r w:rsidRPr="00601B66">
        <w:rPr>
          <w:noProof/>
        </w:rPr>
        <w:t>instance</w:t>
      </w:r>
      <w:r w:rsidRPr="001018BF">
        <w:rPr>
          <w:noProof/>
        </w:rPr>
        <w:t xml:space="preserve"> can be name-contained by </w:t>
      </w:r>
      <w:r w:rsidRPr="00F84ADE">
        <w:rPr>
          <w:rFonts w:ascii="Courier New" w:hAnsi="Courier New" w:cs="Courier New"/>
          <w:noProof/>
        </w:rPr>
        <w:t>SubNetwork</w:t>
      </w:r>
      <w:r>
        <w:rPr>
          <w:noProof/>
        </w:rPr>
        <w:t xml:space="preserve"> or</w:t>
      </w:r>
      <w:r w:rsidRPr="001018BF">
        <w:rPr>
          <w:noProof/>
        </w:rPr>
        <w:t xml:space="preserve"> </w:t>
      </w:r>
      <w:r w:rsidRPr="00F84ADE">
        <w:rPr>
          <w:rFonts w:ascii="Courier New" w:hAnsi="Courier New" w:cs="Courier New"/>
          <w:noProof/>
        </w:rPr>
        <w:t>ManagedElement</w:t>
      </w:r>
      <w:r w:rsidRPr="001018BF">
        <w:rPr>
          <w:noProof/>
        </w:rPr>
        <w:t>.</w:t>
      </w:r>
      <w:r w:rsidRPr="001C2429">
        <w:rPr>
          <w:color w:val="1F4E79"/>
          <w:lang w:val="en-US"/>
        </w:rPr>
        <w:t xml:space="preserve"> </w:t>
      </w:r>
    </w:p>
    <w:p w14:paraId="2B1BE35F" w14:textId="36498263" w:rsidR="003C023C" w:rsidRDefault="003C023C" w:rsidP="003C023C">
      <w:pPr>
        <w:pStyle w:val="TAL"/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 xml:space="preserve">A </w:t>
      </w:r>
      <w:r w:rsidRPr="00922D2D">
        <w:rPr>
          <w:rFonts w:ascii="Times New Roman" w:hAnsi="Times New Roman"/>
          <w:noProof/>
          <w:sz w:val="20"/>
        </w:rPr>
        <w:t>QMC Job is activated by creating a QMCJob object instance in the MnS producer</w:t>
      </w:r>
      <w:r>
        <w:rPr>
          <w:rFonts w:ascii="Times New Roman" w:hAnsi="Times New Roman"/>
          <w:noProof/>
          <w:sz w:val="20"/>
        </w:rPr>
        <w:t>. F</w:t>
      </w:r>
      <w:r w:rsidRPr="00601B66">
        <w:rPr>
          <w:rFonts w:ascii="Times New Roman" w:hAnsi="Times New Roman"/>
          <w:noProof/>
          <w:sz w:val="20"/>
        </w:rPr>
        <w:t>or details of Management Based Activation of QoE Measurement Collection see clause 4.5 and for details of Signalling Based Activation of QoE Measurement Collection see clause 4.</w:t>
      </w:r>
      <w:r>
        <w:rPr>
          <w:rFonts w:ascii="Times New Roman" w:hAnsi="Times New Roman"/>
          <w:noProof/>
          <w:sz w:val="20"/>
        </w:rPr>
        <w:t>6</w:t>
      </w:r>
      <w:r w:rsidRPr="00601B66">
        <w:rPr>
          <w:rFonts w:ascii="Times New Roman" w:hAnsi="Times New Roman"/>
          <w:noProof/>
          <w:sz w:val="20"/>
        </w:rPr>
        <w:t xml:space="preserve"> of TS 28.405 </w:t>
      </w:r>
      <w:r>
        <w:rPr>
          <w:rFonts w:ascii="Times New Roman" w:hAnsi="Times New Roman"/>
          <w:noProof/>
          <w:sz w:val="20"/>
        </w:rPr>
        <w:t>[50]</w:t>
      </w:r>
      <w:r w:rsidRPr="00601B66">
        <w:rPr>
          <w:rFonts w:ascii="Times New Roman" w:hAnsi="Times New Roman"/>
          <w:noProof/>
          <w:sz w:val="20"/>
        </w:rPr>
        <w:t>.</w:t>
      </w:r>
      <w:r w:rsidRPr="00AD6C8D">
        <w:rPr>
          <w:rFonts w:ascii="Times New Roman" w:hAnsi="Times New Roman"/>
          <w:noProof/>
          <w:sz w:val="20"/>
        </w:rPr>
        <w:t xml:space="preserve"> </w:t>
      </w:r>
      <w:r>
        <w:rPr>
          <w:rFonts w:ascii="Times New Roman" w:hAnsi="Times New Roman"/>
          <w:noProof/>
          <w:sz w:val="20"/>
        </w:rPr>
        <w:t xml:space="preserve">The attributes </w:t>
      </w:r>
      <w:del w:id="6" w:author="Huawei" w:date="2024-04-03T09:56:00Z">
        <w:r w:rsidRPr="00AD6C8D" w:rsidDel="00B33A64">
          <w:rPr>
            <w:rFonts w:ascii="Courier New" w:hAnsi="Courier New" w:cs="Courier New"/>
          </w:rPr>
          <w:delText>areaScope</w:delText>
        </w:r>
        <w:r w:rsidDel="00B33A64">
          <w:rPr>
            <w:rFonts w:ascii="Times New Roman" w:hAnsi="Times New Roman"/>
            <w:noProof/>
            <w:sz w:val="20"/>
          </w:rPr>
          <w:delText xml:space="preserve"> and </w:delText>
        </w:r>
      </w:del>
      <w:proofErr w:type="spellStart"/>
      <w:r w:rsidRPr="00AD6C8D">
        <w:rPr>
          <w:rFonts w:ascii="Courier New" w:hAnsi="Courier New" w:cs="Courier New"/>
        </w:rPr>
        <w:t>pLMNTarget</w:t>
      </w:r>
      <w:proofErr w:type="spellEnd"/>
      <w:r>
        <w:rPr>
          <w:rFonts w:ascii="Times New Roman" w:hAnsi="Times New Roman"/>
          <w:noProof/>
          <w:sz w:val="20"/>
        </w:rPr>
        <w:t xml:space="preserve"> </w:t>
      </w:r>
      <w:ins w:id="7" w:author="Huawei-d1" w:date="2024-08-22T15:35:00Z">
        <w:r w:rsidR="00D260F4">
          <w:rPr>
            <w:rFonts w:ascii="Times New Roman" w:hAnsi="Times New Roman"/>
            <w:noProof/>
            <w:sz w:val="20"/>
          </w:rPr>
          <w:t>is</w:t>
        </w:r>
      </w:ins>
      <w:del w:id="8" w:author="Huawei-d1" w:date="2024-08-22T15:35:00Z">
        <w:r w:rsidDel="00D260F4">
          <w:rPr>
            <w:rFonts w:ascii="Times New Roman" w:hAnsi="Times New Roman"/>
            <w:noProof/>
            <w:sz w:val="20"/>
          </w:rPr>
          <w:delText>are</w:delText>
        </w:r>
      </w:del>
      <w:r>
        <w:rPr>
          <w:rFonts w:ascii="Times New Roman" w:hAnsi="Times New Roman"/>
          <w:noProof/>
          <w:sz w:val="20"/>
        </w:rPr>
        <w:t xml:space="preserve"> only relevant when Management Based Activation is used and the attribute </w:t>
      </w:r>
      <w:proofErr w:type="spellStart"/>
      <w:r w:rsidRPr="00AD6C8D">
        <w:rPr>
          <w:rFonts w:ascii="Courier New" w:hAnsi="Courier New" w:cs="Courier New"/>
        </w:rPr>
        <w:t>qoETarget</w:t>
      </w:r>
      <w:proofErr w:type="spellEnd"/>
      <w:r w:rsidRPr="00AD6C8D">
        <w:rPr>
          <w:rFonts w:ascii="Courier New" w:hAnsi="Courier New" w:cs="Courier New"/>
        </w:rPr>
        <w:t xml:space="preserve"> </w:t>
      </w:r>
      <w:r>
        <w:rPr>
          <w:rFonts w:ascii="Times New Roman" w:hAnsi="Times New Roman"/>
          <w:noProof/>
          <w:sz w:val="20"/>
        </w:rPr>
        <w:t>is only relevant when Signalling Based Activation is used. All other attributes are common for both Management Based Activation and Signalling Based Activation.</w:t>
      </w:r>
    </w:p>
    <w:p w14:paraId="67EE9092" w14:textId="77777777" w:rsidR="003C023C" w:rsidRPr="00450315" w:rsidRDefault="003C023C" w:rsidP="003C023C">
      <w:pPr>
        <w:pStyle w:val="TAL"/>
        <w:rPr>
          <w:rFonts w:cs="Arial"/>
          <w:szCs w:val="18"/>
        </w:rPr>
      </w:pPr>
    </w:p>
    <w:p w14:paraId="462D21CE" w14:textId="77777777" w:rsidR="003C023C" w:rsidRDefault="003C023C" w:rsidP="003C023C">
      <w:pPr>
        <w:rPr>
          <w:noProof/>
        </w:rPr>
      </w:pPr>
      <w:r w:rsidRPr="00AD6C8D">
        <w:rPr>
          <w:noProof/>
        </w:rPr>
        <w:t xml:space="preserve">When a MnS consumer wishes to deactivate a QMC Job, the MnS consumer shall delete the corresponding </w:t>
      </w:r>
      <w:r w:rsidRPr="00A3274E">
        <w:rPr>
          <w:rFonts w:ascii="Courier New" w:hAnsi="Courier New" w:cs="Courier New"/>
          <w:noProof/>
        </w:rPr>
        <w:t>QMCJob</w:t>
      </w:r>
      <w:r w:rsidRPr="00AD6C8D">
        <w:rPr>
          <w:noProof/>
        </w:rPr>
        <w:t xml:space="preserve"> instance.</w:t>
      </w:r>
      <w:r>
        <w:rPr>
          <w:noProof/>
        </w:rPr>
        <w:t xml:space="preserve"> </w:t>
      </w:r>
    </w:p>
    <w:p w14:paraId="4C76C3D6" w14:textId="77777777" w:rsidR="003C023C" w:rsidRPr="00A3274E" w:rsidRDefault="003C023C" w:rsidP="003C023C">
      <w:pPr>
        <w:pStyle w:val="Note"/>
        <w:ind w:left="1134" w:hanging="850"/>
        <w:rPr>
          <w:rFonts w:ascii="Times New Roman" w:hAnsi="Times New Roman"/>
          <w:i w:val="0"/>
          <w:iCs/>
        </w:rPr>
      </w:pPr>
      <w:r w:rsidRPr="00A3274E">
        <w:rPr>
          <w:rFonts w:ascii="Times New Roman" w:hAnsi="Times New Roman"/>
          <w:i w:val="0"/>
          <w:iCs/>
          <w:noProof/>
        </w:rPr>
        <w:t xml:space="preserve">NOTE: </w:t>
      </w:r>
      <w:r w:rsidRPr="00A3274E">
        <w:rPr>
          <w:rFonts w:ascii="Times New Roman" w:hAnsi="Times New Roman"/>
          <w:i w:val="0"/>
          <w:iCs/>
          <w:noProof/>
        </w:rPr>
        <w:tab/>
        <w:t xml:space="preserve">If the reporting is ongoing, when a request to delete a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received, the reporting does not end. The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deleted, when the last reporting for the QMC Job expires.</w:t>
      </w:r>
    </w:p>
    <w:p w14:paraId="0343C715" w14:textId="77777777" w:rsidR="003C023C" w:rsidRDefault="003C023C" w:rsidP="003C023C">
      <w:pPr>
        <w:spacing w:after="0"/>
        <w:rPr>
          <w:iCs/>
        </w:rPr>
      </w:pPr>
      <w:r>
        <w:rPr>
          <w:lang w:eastAsia="zh-CN"/>
        </w:rPr>
        <w:t xml:space="preserve">The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attribute presents the job identifier of a </w:t>
      </w:r>
      <w:proofErr w:type="spellStart"/>
      <w:r>
        <w:rPr>
          <w:rFonts w:ascii="Courier New" w:hAnsi="Courier New" w:cs="Courier New"/>
        </w:rPr>
        <w:t>QMCJob</w:t>
      </w:r>
      <w:proofErr w:type="spellEnd"/>
      <w:r>
        <w:rPr>
          <w:lang w:eastAsia="zh-CN"/>
        </w:rPr>
        <w:t xml:space="preserve"> instance. The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can be used to associate  multiple </w:t>
      </w:r>
      <w:proofErr w:type="spellStart"/>
      <w:r>
        <w:rPr>
          <w:rFonts w:ascii="Courier New" w:hAnsi="Courier New" w:cs="Courier New"/>
        </w:rPr>
        <w:t>QMCJob</w:t>
      </w:r>
      <w:proofErr w:type="spellEnd"/>
      <w:r>
        <w:rPr>
          <w:lang w:eastAsia="zh-CN"/>
        </w:rPr>
        <w:t xml:space="preserve"> instances. For example, it is possible to configure the same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value for multiple </w:t>
      </w:r>
      <w:proofErr w:type="spellStart"/>
      <w:r>
        <w:rPr>
          <w:rFonts w:ascii="Courier New" w:hAnsi="Courier New" w:cs="Courier New"/>
        </w:rPr>
        <w:t>QMCJob</w:t>
      </w:r>
      <w:proofErr w:type="spellEnd"/>
      <w:r>
        <w:rPr>
          <w:lang w:eastAsia="zh-CN"/>
        </w:rPr>
        <w:t xml:space="preserve"> instances required to produce the data (e.g. Streaming services and MTSI reports) for a specific network analysis.</w:t>
      </w:r>
    </w:p>
    <w:p w14:paraId="5A39180A" w14:textId="77777777" w:rsidR="003C023C" w:rsidRDefault="003C023C" w:rsidP="003C023C">
      <w:pPr>
        <w:pStyle w:val="Heading4"/>
      </w:pPr>
      <w:bookmarkStart w:id="9" w:name="_Toc90484383"/>
      <w:bookmarkStart w:id="10" w:name="_Toc162446461"/>
      <w:r>
        <w:t>4.3.54.2</w:t>
      </w:r>
      <w:r>
        <w:tab/>
        <w:t>Attributes</w:t>
      </w:r>
      <w:bookmarkEnd w:id="9"/>
      <w:bookmarkEnd w:id="10"/>
    </w:p>
    <w:p w14:paraId="5B5C264E" w14:textId="77777777" w:rsidR="003C023C" w:rsidRDefault="003C023C" w:rsidP="003C023C">
      <w:r>
        <w:t xml:space="preserve">The </w:t>
      </w:r>
      <w:proofErr w:type="spellStart"/>
      <w:r w:rsidRPr="00A3274E">
        <w:rPr>
          <w:rFonts w:ascii="Courier New" w:hAnsi="Courier New" w:cs="Courier New"/>
        </w:rPr>
        <w:t>QMCJob</w:t>
      </w:r>
      <w:proofErr w:type="spellEnd"/>
      <w:r>
        <w:t xml:space="preserve"> IOC includes attributes inherited from Top IOC (defined in clause 4.3.</w:t>
      </w:r>
      <w:r w:rsidRPr="00D86AF1">
        <w:t>29</w:t>
      </w:r>
      <w:r>
        <w:t>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385"/>
        <w:gridCol w:w="1155"/>
        <w:gridCol w:w="1155"/>
        <w:gridCol w:w="1155"/>
        <w:gridCol w:w="1152"/>
      </w:tblGrid>
      <w:tr w:rsidR="003C023C" w14:paraId="6618ADE4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93653AD" w14:textId="77777777" w:rsidR="003C023C" w:rsidRDefault="003C023C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4350FC8" w14:textId="77777777" w:rsidR="003C023C" w:rsidRDefault="003C023C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2AB2FEA" w14:textId="77777777" w:rsidR="003C023C" w:rsidRDefault="003C023C" w:rsidP="00437B5C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C5A100E" w14:textId="77777777" w:rsidR="003C023C" w:rsidRDefault="003C023C" w:rsidP="00437B5C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626C03B" w14:textId="77777777" w:rsidR="003C023C" w:rsidRDefault="003C023C" w:rsidP="00437B5C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isInvariant</w:t>
            </w:r>
            <w:proofErr w:type="spellEnd"/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7A9546C" w14:textId="77777777" w:rsidR="003C023C" w:rsidRDefault="003C023C" w:rsidP="00437B5C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isNotifyable</w:t>
            </w:r>
            <w:proofErr w:type="spellEnd"/>
          </w:p>
        </w:tc>
      </w:tr>
      <w:tr w:rsidR="003C023C" w14:paraId="556719C3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D3EAEE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bookmarkStart w:id="11" w:name="_Hlk92291526"/>
            <w:proofErr w:type="spellStart"/>
            <w:r w:rsidRPr="00D86AF1">
              <w:rPr>
                <w:rFonts w:ascii="Courier New" w:hAnsi="Courier New" w:cs="Courier New"/>
              </w:rPr>
              <w:t>serviceType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883E6" w14:textId="77777777" w:rsidR="003C023C" w:rsidRDefault="003C023C" w:rsidP="00437B5C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90DC8" w14:textId="77777777" w:rsidR="003C023C" w:rsidRDefault="003C023C" w:rsidP="00437B5C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329BFB" w14:textId="77777777" w:rsidR="003C023C" w:rsidRDefault="003C023C" w:rsidP="00437B5C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6BC5A" w14:textId="77777777" w:rsidR="003C023C" w:rsidRDefault="003C023C" w:rsidP="00437B5C">
            <w:pPr>
              <w:pStyle w:val="TAL"/>
            </w:pPr>
            <w:r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4D688" w14:textId="77777777" w:rsidR="003C023C" w:rsidRDefault="003C023C" w:rsidP="00437B5C">
            <w:pPr>
              <w:pStyle w:val="TAL"/>
            </w:pPr>
            <w:r>
              <w:rPr>
                <w:lang w:eastAsia="zh-CN"/>
              </w:rPr>
              <w:t>T</w:t>
            </w:r>
          </w:p>
        </w:tc>
      </w:tr>
      <w:tr w:rsidR="003C023C" w14:paraId="1474F95C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43F81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areaScope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1526C3" w14:textId="77777777" w:rsidR="003C023C" w:rsidRDefault="003C023C" w:rsidP="00437B5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CB3B8" w14:textId="77777777" w:rsidR="003C023C" w:rsidRDefault="003C023C" w:rsidP="00437B5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07927B" w14:textId="77777777" w:rsidR="003C023C" w:rsidRDefault="003C023C" w:rsidP="00437B5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B3D18" w14:textId="77777777" w:rsidR="003C023C" w:rsidRDefault="003C023C" w:rsidP="00437B5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B39557" w14:textId="77777777" w:rsidR="003C023C" w:rsidRDefault="003C023C" w:rsidP="00437B5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</w:tr>
      <w:tr w:rsidR="003C023C" w14:paraId="39D8C024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8EEE39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qoECollectionEntityAddress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55FC91" w14:textId="77777777" w:rsidR="003C023C" w:rsidRDefault="003C023C" w:rsidP="00437B5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C703D1" w14:textId="77777777" w:rsidR="003C023C" w:rsidRDefault="003C023C" w:rsidP="00437B5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EA4B29" w14:textId="77777777" w:rsidR="003C023C" w:rsidRDefault="003C023C" w:rsidP="00437B5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21C64" w14:textId="77777777" w:rsidR="003C023C" w:rsidRDefault="003C023C" w:rsidP="00437B5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80085" w14:textId="77777777" w:rsidR="003C023C" w:rsidRDefault="003C023C" w:rsidP="00437B5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</w:tr>
      <w:tr w:rsidR="003C023C" w14:paraId="1AEFA9EB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4FE60A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pLMNTarget</w:t>
            </w:r>
            <w:proofErr w:type="spellEnd"/>
            <w:r w:rsidRPr="00D86AF1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38F9FA" w14:textId="77777777" w:rsidR="003C023C" w:rsidRDefault="003C023C" w:rsidP="00437B5C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ADEAF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DCAE0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7CAB0D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AC3A0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7BA0CF1C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565936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qoETarget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95957" w14:textId="77777777" w:rsidR="003C023C" w:rsidRDefault="003C023C" w:rsidP="00437B5C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527A9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F5C0E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5B60E0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A03867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77D52DD1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66393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qoEReference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6E8BA" w14:textId="77777777" w:rsidR="003C023C" w:rsidRDefault="003C023C" w:rsidP="00437B5C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AF7BF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F1B7F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ED16B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74E07F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6DB84B81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4BA848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jobId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83A7A7" w14:textId="77777777" w:rsidR="003C023C" w:rsidRDefault="003C023C" w:rsidP="00437B5C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C36ECF" w14:textId="77777777" w:rsidR="003C023C" w:rsidRDefault="003C023C" w:rsidP="00437B5C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7EDD6E" w14:textId="77777777" w:rsidR="003C023C" w:rsidRDefault="003C023C" w:rsidP="00437B5C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01A3D2" w14:textId="77777777" w:rsidR="003C023C" w:rsidRDefault="003C023C" w:rsidP="00437B5C">
            <w:pPr>
              <w:pStyle w:val="TAL"/>
            </w:pPr>
            <w:r>
              <w:rPr>
                <w:rFonts w:cs="Arial"/>
                <w:szCs w:val="18"/>
                <w:lang w:val="de-DE" w:eastAsia="zh-CN"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F6877B" w14:textId="77777777" w:rsidR="003C023C" w:rsidRDefault="003C023C" w:rsidP="00437B5C">
            <w:pPr>
              <w:pStyle w:val="TAL"/>
            </w:pPr>
            <w:r>
              <w:rPr>
                <w:rFonts w:cs="Arial"/>
                <w:szCs w:val="18"/>
                <w:lang w:val="de-DE" w:eastAsia="zh-CN"/>
              </w:rPr>
              <w:t>T</w:t>
            </w:r>
          </w:p>
        </w:tc>
      </w:tr>
      <w:tr w:rsidR="003C023C" w14:paraId="5DAE5D88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57B30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sliceScope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C3CCDB" w14:textId="77777777" w:rsidR="003C023C" w:rsidRDefault="003C023C" w:rsidP="00437B5C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6E765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7CE81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FA0946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2972C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bookmarkEnd w:id="11"/>
      <w:tr w:rsidR="003C023C" w14:paraId="46A60D7F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470F7D" w14:textId="77777777" w:rsidR="003C023C" w:rsidRPr="00D86AF1" w:rsidRDefault="003C023C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qMCConfigFile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9E32A" w14:textId="77777777" w:rsidR="003C023C" w:rsidRDefault="003C023C" w:rsidP="00437B5C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C70F0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5873F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A250A1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FC1B0A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73BA1B58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60AA2F" w14:textId="77777777" w:rsidR="003C023C" w:rsidRPr="00C6717F" w:rsidRDefault="003C023C" w:rsidP="00437B5C">
            <w:pPr>
              <w:pStyle w:val="TAL"/>
            </w:pPr>
            <w:proofErr w:type="spellStart"/>
            <w:r w:rsidRPr="005553CC">
              <w:rPr>
                <w:rFonts w:ascii="Courier New" w:hAnsi="Courier New" w:cs="Courier New"/>
              </w:rPr>
              <w:t>mDTAlignmentInformation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DC03C" w14:textId="77777777" w:rsidR="003C023C" w:rsidRDefault="003C023C" w:rsidP="00437B5C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74C50A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B80B96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17C8B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33AE7F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46C1F35C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B7FDAC" w14:textId="77777777" w:rsidR="003C023C" w:rsidRPr="00C6717F" w:rsidRDefault="003C023C" w:rsidP="00437B5C">
            <w:pPr>
              <w:pStyle w:val="TAL"/>
            </w:pPr>
            <w:proofErr w:type="spellStart"/>
            <w:r w:rsidRPr="005553CC">
              <w:rPr>
                <w:rFonts w:ascii="Courier New" w:hAnsi="Courier New" w:cs="Courier New"/>
              </w:rPr>
              <w:t>available</w:t>
            </w:r>
            <w:r>
              <w:rPr>
                <w:rFonts w:ascii="Courier New" w:hAnsi="Courier New" w:cs="Courier New"/>
              </w:rPr>
              <w:t>R</w:t>
            </w:r>
            <w:r w:rsidRPr="005553CC">
              <w:rPr>
                <w:rFonts w:ascii="Courier New" w:hAnsi="Courier New" w:cs="Courier New"/>
              </w:rPr>
              <w:t>ANqoEMetrics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8B8F51" w14:textId="77777777" w:rsidR="003C023C" w:rsidRDefault="003C023C" w:rsidP="00437B5C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05FC7B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B3BD4B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71D272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A31DFC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  <w:tr w:rsidR="003C023C" w14:paraId="39042678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A1EDB6" w14:textId="77777777" w:rsidR="003C023C" w:rsidRPr="005553CC" w:rsidRDefault="003C023C" w:rsidP="00437B5C">
            <w:pPr>
              <w:pStyle w:val="TAL"/>
              <w:rPr>
                <w:rFonts w:ascii="Courier New" w:hAnsi="Courier New" w:cs="Courier New"/>
              </w:rPr>
            </w:pPr>
            <w:bookmarkStart w:id="12" w:name="_Toc90484384"/>
            <w:proofErr w:type="spellStart"/>
            <w:r>
              <w:rPr>
                <w:rFonts w:ascii="Courier New" w:hAnsi="Courier New" w:cs="Courier New"/>
              </w:rPr>
              <w:t>m</w:t>
            </w:r>
            <w:r w:rsidRPr="00144BE4">
              <w:rPr>
                <w:rFonts w:ascii="Courier New" w:hAnsi="Courier New" w:cs="Courier New"/>
              </w:rPr>
              <w:t>BSCommunicationService</w:t>
            </w:r>
            <w:r>
              <w:rPr>
                <w:rFonts w:ascii="Courier New" w:hAnsi="Courier New" w:cs="Courier New"/>
              </w:rPr>
              <w:t>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292F10" w14:textId="77777777" w:rsidR="003C023C" w:rsidRDefault="003C023C" w:rsidP="00437B5C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FF71BF" w14:textId="77777777" w:rsidR="003C023C" w:rsidRDefault="003C023C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BB8CD1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162571" w14:textId="77777777" w:rsidR="003C023C" w:rsidRDefault="003C023C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A708AA" w14:textId="77777777" w:rsidR="003C023C" w:rsidRDefault="003C023C" w:rsidP="00437B5C">
            <w:pPr>
              <w:pStyle w:val="TAL"/>
            </w:pPr>
            <w:r>
              <w:t>T</w:t>
            </w:r>
          </w:p>
        </w:tc>
      </w:tr>
    </w:tbl>
    <w:p w14:paraId="6F4492B9" w14:textId="77777777" w:rsidR="003C023C" w:rsidRDefault="003C023C" w:rsidP="003C023C"/>
    <w:p w14:paraId="34BDA7D6" w14:textId="77777777" w:rsidR="003C023C" w:rsidRDefault="003C023C" w:rsidP="003C023C">
      <w:pPr>
        <w:pStyle w:val="Heading4"/>
      </w:pPr>
      <w:bookmarkStart w:id="13" w:name="_Toc162446462"/>
      <w:r>
        <w:lastRenderedPageBreak/>
        <w:t>4.3.54.3</w:t>
      </w:r>
      <w:r>
        <w:tab/>
        <w:t>Attribute constraints</w:t>
      </w:r>
      <w:bookmarkEnd w:id="12"/>
      <w:bookmarkEnd w:id="1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3C023C" w14:paraId="4AAA3413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DC947B" w14:textId="77777777" w:rsidR="003C023C" w:rsidRDefault="003C023C" w:rsidP="00437B5C">
            <w:pPr>
              <w:pStyle w:val="TAH"/>
            </w:pPr>
            <w:r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39276C" w14:textId="77777777" w:rsidR="003C023C" w:rsidRDefault="003C023C" w:rsidP="00437B5C">
            <w:pPr>
              <w:pStyle w:val="TAH"/>
            </w:pPr>
            <w:r>
              <w:t>Definition</w:t>
            </w:r>
          </w:p>
        </w:tc>
      </w:tr>
      <w:tr w:rsidR="003C023C" w:rsidRPr="00D9152C" w14:paraId="13D8180D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8E92" w14:textId="77777777" w:rsidR="003C023C" w:rsidRPr="00C6717F" w:rsidRDefault="003C023C" w:rsidP="00437B5C">
            <w:pPr>
              <w:pStyle w:val="TAL"/>
              <w:rPr>
                <w:rFonts w:cs="Arial"/>
              </w:rPr>
            </w:pPr>
            <w:proofErr w:type="spellStart"/>
            <w:r w:rsidRPr="00C6717F">
              <w:rPr>
                <w:rFonts w:cs="Arial"/>
              </w:rPr>
              <w:t>areaScope</w:t>
            </w:r>
            <w:proofErr w:type="spellEnd"/>
            <w:r w:rsidRPr="00C17428">
              <w:rPr>
                <w:rFonts w:cs="Arial"/>
              </w:rPr>
              <w:t xml:space="preserve"> (support qua</w:t>
            </w:r>
            <w:r w:rsidRPr="00594F1E">
              <w:rPr>
                <w:rFonts w:cs="Arial"/>
              </w:rPr>
              <w:t>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76CA" w14:textId="0E8ECC4F" w:rsidR="003C023C" w:rsidRDefault="003C023C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 xml:space="preserve">when </w:t>
            </w:r>
            <w:ins w:id="14" w:author="Huawei" w:date="2024-04-03T09:56:00Z"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QMC is targeting specific area(s)</w:t>
              </w:r>
            </w:ins>
            <w:del w:id="15" w:author="Huawei" w:date="2024-04-03T09:56:00Z">
              <w:r w:rsidDel="00B33A64">
                <w:delText>Management Based Activation is used</w:delText>
              </w:r>
            </w:del>
            <w:r>
              <w:t>.</w:t>
            </w:r>
          </w:p>
        </w:tc>
      </w:tr>
      <w:tr w:rsidR="003C023C" w:rsidRPr="00D9152C" w14:paraId="75ECDE4D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5714" w14:textId="77777777" w:rsidR="003C023C" w:rsidRPr="00594F1E" w:rsidRDefault="003C023C" w:rsidP="00437B5C">
            <w:pPr>
              <w:pStyle w:val="TAL"/>
              <w:rPr>
                <w:rFonts w:cs="Arial"/>
              </w:rPr>
            </w:pPr>
            <w:proofErr w:type="spellStart"/>
            <w:r w:rsidRPr="00C6717F">
              <w:rPr>
                <w:rFonts w:cs="Arial"/>
              </w:rPr>
              <w:t>pLMNTarget</w:t>
            </w:r>
            <w:proofErr w:type="spellEnd"/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887D" w14:textId="77777777" w:rsidR="003C023C" w:rsidRDefault="003C023C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>supported</w:t>
            </w:r>
            <w:r>
              <w:t xml:space="preserve"> when Management Based Activation is used and if network sharing is deployed.</w:t>
            </w:r>
          </w:p>
        </w:tc>
      </w:tr>
      <w:tr w:rsidR="003C023C" w:rsidRPr="00D9152C" w14:paraId="334DA9FB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2756" w14:textId="77777777" w:rsidR="003C023C" w:rsidRPr="00C6717F" w:rsidRDefault="003C023C" w:rsidP="00437B5C">
            <w:pPr>
              <w:pStyle w:val="TAL"/>
              <w:rPr>
                <w:rFonts w:cs="Arial"/>
              </w:rPr>
            </w:pPr>
            <w:proofErr w:type="spellStart"/>
            <w:r w:rsidRPr="00C6717F">
              <w:rPr>
                <w:rFonts w:cs="Arial"/>
              </w:rPr>
              <w:t>qoETarget</w:t>
            </w:r>
            <w:proofErr w:type="spellEnd"/>
            <w:r w:rsidRPr="00C6717F">
              <w:rPr>
                <w:rFonts w:cs="Arial"/>
              </w:rPr>
              <w:t xml:space="preserve"> </w:t>
            </w:r>
            <w:r w:rsidRPr="00C17428">
              <w:rPr>
                <w:rFonts w:cs="Arial"/>
              </w:rPr>
              <w:t>(support qual</w:t>
            </w:r>
            <w:r w:rsidRPr="00594F1E">
              <w:rPr>
                <w:rFonts w:cs="Arial"/>
              </w:rPr>
              <w:t>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CF5B" w14:textId="77777777" w:rsidR="003C023C" w:rsidRDefault="003C023C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>when Signalling Based Activation is used.</w:t>
            </w:r>
          </w:p>
        </w:tc>
      </w:tr>
      <w:tr w:rsidR="003C023C" w:rsidRPr="00D9152C" w14:paraId="46229B13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C671" w14:textId="77777777" w:rsidR="003C023C" w:rsidRPr="00C6717F" w:rsidRDefault="003C023C" w:rsidP="00437B5C">
            <w:pPr>
              <w:pStyle w:val="TAL"/>
              <w:rPr>
                <w:rFonts w:cs="Arial"/>
              </w:rPr>
            </w:pPr>
            <w:proofErr w:type="spellStart"/>
            <w:r w:rsidRPr="00C6717F">
              <w:rPr>
                <w:rFonts w:cs="Arial"/>
              </w:rPr>
              <w:t>sliceScope</w:t>
            </w:r>
            <w:proofErr w:type="spellEnd"/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C919" w14:textId="77777777" w:rsidR="003C023C" w:rsidRDefault="003C023C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>when the QMC is targeting specific slice(s).</w:t>
            </w:r>
          </w:p>
        </w:tc>
      </w:tr>
    </w:tbl>
    <w:p w14:paraId="38A3FD52" w14:textId="77777777" w:rsidR="003C023C" w:rsidRPr="003E2577" w:rsidRDefault="003C023C" w:rsidP="003C023C">
      <w:pPr>
        <w:rPr>
          <w:lang w:val="en-US"/>
        </w:rPr>
      </w:pPr>
    </w:p>
    <w:p w14:paraId="063A0F54" w14:textId="77777777" w:rsidR="003C023C" w:rsidRDefault="003C023C" w:rsidP="003C023C">
      <w:pPr>
        <w:pStyle w:val="Heading4"/>
        <w:rPr>
          <w:lang w:val="en-US"/>
        </w:rPr>
      </w:pPr>
      <w:bookmarkStart w:id="16" w:name="_Toc90484385"/>
      <w:bookmarkStart w:id="17" w:name="_Toc162446463"/>
      <w:r>
        <w:rPr>
          <w:lang w:val="en-US"/>
        </w:rPr>
        <w:t>4.3.54.</w:t>
      </w:r>
      <w:r>
        <w:rPr>
          <w:lang w:val="en-US" w:eastAsia="zh-CN"/>
        </w:rPr>
        <w:t>4</w:t>
      </w:r>
      <w:r>
        <w:rPr>
          <w:lang w:val="en-US"/>
        </w:rPr>
        <w:tab/>
        <w:t>Notifications</w:t>
      </w:r>
      <w:bookmarkEnd w:id="16"/>
      <w:bookmarkEnd w:id="17"/>
    </w:p>
    <w:p w14:paraId="7C6AC980" w14:textId="77777777" w:rsidR="003C023C" w:rsidRPr="004F7CD9" w:rsidRDefault="003C023C" w:rsidP="003C023C">
      <w:r>
        <w:t>The common notifications defined in clauses 4.5.1 and 4.5.2 are valid for this IOC, without exceptions.</w:t>
      </w:r>
    </w:p>
    <w:p w14:paraId="70DE50F9" w14:textId="1BD54DB4" w:rsidR="003E6B31" w:rsidRPr="003C023C" w:rsidRDefault="003E6B31">
      <w:pPr>
        <w:rPr>
          <w:noProof/>
        </w:rPr>
      </w:pPr>
    </w:p>
    <w:p w14:paraId="4D511A4F" w14:textId="0F0BBC3E" w:rsidR="00B30ABF" w:rsidRDefault="004740BE" w:rsidP="00B30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</w:t>
      </w:r>
      <w:r w:rsidR="00B30ABF">
        <w:rPr>
          <w:b/>
          <w:i/>
        </w:rPr>
        <w:t xml:space="preserve"> of change</w:t>
      </w:r>
    </w:p>
    <w:p w14:paraId="250D5D61" w14:textId="0CC41E5E" w:rsidR="00B30ABF" w:rsidRDefault="00B30ABF">
      <w:pPr>
        <w:rPr>
          <w:noProof/>
        </w:rPr>
      </w:pPr>
    </w:p>
    <w:sectPr w:rsidR="00B30A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19473" w14:textId="77777777" w:rsidR="009945DE" w:rsidRDefault="009945DE">
      <w:r>
        <w:separator/>
      </w:r>
    </w:p>
  </w:endnote>
  <w:endnote w:type="continuationSeparator" w:id="0">
    <w:p w14:paraId="5B900EB2" w14:textId="77777777" w:rsidR="009945DE" w:rsidRDefault="00994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E0B08" w14:textId="77777777" w:rsidR="009945DE" w:rsidRDefault="009945DE">
      <w:r>
        <w:separator/>
      </w:r>
    </w:p>
  </w:footnote>
  <w:footnote w:type="continuationSeparator" w:id="0">
    <w:p w14:paraId="7851809C" w14:textId="77777777" w:rsidR="009945DE" w:rsidRDefault="00994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14DA1" w:rsidRDefault="00914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14DA1" w:rsidRDefault="00914D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14DA1" w:rsidRDefault="00914D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14DA1" w:rsidRDefault="00914D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8212703">
    <w:abstractNumId w:val="2"/>
  </w:num>
  <w:num w:numId="2" w16cid:durableId="1298100462">
    <w:abstractNumId w:val="1"/>
  </w:num>
  <w:num w:numId="3" w16cid:durableId="1182158133">
    <w:abstractNumId w:val="0"/>
  </w:num>
  <w:num w:numId="4" w16cid:durableId="1866555527">
    <w:abstractNumId w:val="6"/>
  </w:num>
  <w:num w:numId="5" w16cid:durableId="702053702">
    <w:abstractNumId w:val="2"/>
    <w:lvlOverride w:ilvl="0">
      <w:startOverride w:val="1"/>
    </w:lvlOverride>
  </w:num>
  <w:num w:numId="6" w16cid:durableId="1015837848">
    <w:abstractNumId w:val="1"/>
    <w:lvlOverride w:ilvl="0">
      <w:startOverride w:val="1"/>
    </w:lvlOverride>
  </w:num>
  <w:num w:numId="7" w16cid:durableId="771051458">
    <w:abstractNumId w:val="0"/>
    <w:lvlOverride w:ilvl="0">
      <w:startOverride w:val="1"/>
    </w:lvlOverride>
  </w:num>
  <w:num w:numId="8" w16cid:durableId="2095928135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408502091">
    <w:abstractNumId w:val="4"/>
    <w:lvlOverride w:ilvl="0">
      <w:startOverride w:val="1"/>
    </w:lvlOverride>
  </w:num>
  <w:num w:numId="10" w16cid:durableId="7591787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25229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5698">
    <w:abstractNumId w:val="12"/>
    <w:lvlOverride w:ilvl="0">
      <w:startOverride w:val="1"/>
    </w:lvlOverride>
  </w:num>
  <w:num w:numId="13" w16cid:durableId="1310746335">
    <w:abstractNumId w:val="10"/>
    <w:lvlOverride w:ilvl="0">
      <w:startOverride w:val="1"/>
    </w:lvlOverride>
  </w:num>
  <w:num w:numId="14" w16cid:durableId="870730969">
    <w:abstractNumId w:val="5"/>
  </w:num>
  <w:num w:numId="15" w16cid:durableId="1283079021">
    <w:abstractNumId w:val="7"/>
  </w:num>
  <w:num w:numId="16" w16cid:durableId="349260368">
    <w:abstractNumId w:val="14"/>
  </w:num>
  <w:num w:numId="17" w16cid:durableId="838455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37566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074053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d1">
    <w15:presenceInfo w15:providerId="None" w15:userId="Huawei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E3E"/>
    <w:rsid w:val="00022E4A"/>
    <w:rsid w:val="000A6394"/>
    <w:rsid w:val="000B7FED"/>
    <w:rsid w:val="000C038A"/>
    <w:rsid w:val="000C6598"/>
    <w:rsid w:val="000D44B3"/>
    <w:rsid w:val="000E014D"/>
    <w:rsid w:val="000E2A0B"/>
    <w:rsid w:val="000F7E38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87B9F"/>
    <w:rsid w:val="002B5741"/>
    <w:rsid w:val="002E472E"/>
    <w:rsid w:val="002F5BEA"/>
    <w:rsid w:val="00305409"/>
    <w:rsid w:val="0034108E"/>
    <w:rsid w:val="0036013E"/>
    <w:rsid w:val="003609EF"/>
    <w:rsid w:val="0036231A"/>
    <w:rsid w:val="00374DD4"/>
    <w:rsid w:val="003A49CB"/>
    <w:rsid w:val="003C023C"/>
    <w:rsid w:val="003D3D06"/>
    <w:rsid w:val="003E1A36"/>
    <w:rsid w:val="003E6B31"/>
    <w:rsid w:val="00410371"/>
    <w:rsid w:val="004242F1"/>
    <w:rsid w:val="004740BE"/>
    <w:rsid w:val="004A52C6"/>
    <w:rsid w:val="004B75B7"/>
    <w:rsid w:val="004D1D31"/>
    <w:rsid w:val="005009D9"/>
    <w:rsid w:val="0051580D"/>
    <w:rsid w:val="00536A53"/>
    <w:rsid w:val="00547111"/>
    <w:rsid w:val="00552668"/>
    <w:rsid w:val="005658F2"/>
    <w:rsid w:val="00592D74"/>
    <w:rsid w:val="005B2A8A"/>
    <w:rsid w:val="005D6EAF"/>
    <w:rsid w:val="005E2C44"/>
    <w:rsid w:val="005E3053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315A2"/>
    <w:rsid w:val="007526C6"/>
    <w:rsid w:val="00755731"/>
    <w:rsid w:val="00785599"/>
    <w:rsid w:val="00787BE1"/>
    <w:rsid w:val="00792342"/>
    <w:rsid w:val="007977A8"/>
    <w:rsid w:val="007B512A"/>
    <w:rsid w:val="007C2097"/>
    <w:rsid w:val="007C23E0"/>
    <w:rsid w:val="007D6A07"/>
    <w:rsid w:val="007F7259"/>
    <w:rsid w:val="008040A8"/>
    <w:rsid w:val="008279FA"/>
    <w:rsid w:val="008626E7"/>
    <w:rsid w:val="00870EE7"/>
    <w:rsid w:val="00880A55"/>
    <w:rsid w:val="008863B9"/>
    <w:rsid w:val="00894430"/>
    <w:rsid w:val="00896157"/>
    <w:rsid w:val="008A45A6"/>
    <w:rsid w:val="008B7764"/>
    <w:rsid w:val="008D39FE"/>
    <w:rsid w:val="008F3789"/>
    <w:rsid w:val="008F686C"/>
    <w:rsid w:val="009148DE"/>
    <w:rsid w:val="00914DA1"/>
    <w:rsid w:val="00941E30"/>
    <w:rsid w:val="0096017C"/>
    <w:rsid w:val="0097359E"/>
    <w:rsid w:val="00974209"/>
    <w:rsid w:val="009777D9"/>
    <w:rsid w:val="00991B88"/>
    <w:rsid w:val="009945DE"/>
    <w:rsid w:val="009A5753"/>
    <w:rsid w:val="009A579D"/>
    <w:rsid w:val="009E3297"/>
    <w:rsid w:val="009F734F"/>
    <w:rsid w:val="00A1069F"/>
    <w:rsid w:val="00A246B6"/>
    <w:rsid w:val="00A47E70"/>
    <w:rsid w:val="00A50CF0"/>
    <w:rsid w:val="00A54A9C"/>
    <w:rsid w:val="00A7671C"/>
    <w:rsid w:val="00AA2CBC"/>
    <w:rsid w:val="00AC5820"/>
    <w:rsid w:val="00AD1CD8"/>
    <w:rsid w:val="00AE5DD8"/>
    <w:rsid w:val="00B04C03"/>
    <w:rsid w:val="00B13F88"/>
    <w:rsid w:val="00B171CB"/>
    <w:rsid w:val="00B2419B"/>
    <w:rsid w:val="00B258BB"/>
    <w:rsid w:val="00B30ABF"/>
    <w:rsid w:val="00B33A64"/>
    <w:rsid w:val="00B62A8E"/>
    <w:rsid w:val="00B67B97"/>
    <w:rsid w:val="00B7045E"/>
    <w:rsid w:val="00B722D8"/>
    <w:rsid w:val="00B83C9D"/>
    <w:rsid w:val="00B968C8"/>
    <w:rsid w:val="00BA3EC5"/>
    <w:rsid w:val="00BA51D9"/>
    <w:rsid w:val="00BB5DFC"/>
    <w:rsid w:val="00BC127D"/>
    <w:rsid w:val="00BD279D"/>
    <w:rsid w:val="00BD6BB8"/>
    <w:rsid w:val="00BF27A2"/>
    <w:rsid w:val="00BF366F"/>
    <w:rsid w:val="00C12D8A"/>
    <w:rsid w:val="00C66BA2"/>
    <w:rsid w:val="00C81BD1"/>
    <w:rsid w:val="00C84869"/>
    <w:rsid w:val="00C95985"/>
    <w:rsid w:val="00CC5026"/>
    <w:rsid w:val="00CC68D0"/>
    <w:rsid w:val="00CF5C18"/>
    <w:rsid w:val="00CF70DC"/>
    <w:rsid w:val="00D03F9A"/>
    <w:rsid w:val="00D06D51"/>
    <w:rsid w:val="00D24991"/>
    <w:rsid w:val="00D260F4"/>
    <w:rsid w:val="00D50255"/>
    <w:rsid w:val="00D64909"/>
    <w:rsid w:val="00D660C1"/>
    <w:rsid w:val="00D66520"/>
    <w:rsid w:val="00DC2DF2"/>
    <w:rsid w:val="00DE34CF"/>
    <w:rsid w:val="00E054E2"/>
    <w:rsid w:val="00E13F3D"/>
    <w:rsid w:val="00E254B6"/>
    <w:rsid w:val="00E34898"/>
    <w:rsid w:val="00EB09B7"/>
    <w:rsid w:val="00EE7D7C"/>
    <w:rsid w:val="00F01566"/>
    <w:rsid w:val="00F06983"/>
    <w:rsid w:val="00F25D98"/>
    <w:rsid w:val="00F300FB"/>
    <w:rsid w:val="00F53069"/>
    <w:rsid w:val="00FB6386"/>
    <w:rsid w:val="00FC2A7B"/>
    <w:rsid w:val="00FF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0A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30A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B30A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30A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30AB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B30AB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30AB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30A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30AB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30AB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B30A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30AB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30A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30AB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B30A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B30AB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30ABF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30AB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30A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0A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30ABF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Note">
    <w:name w:val="Note"/>
    <w:basedOn w:val="Normal"/>
    <w:rsid w:val="00B30ABF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character" w:styleId="Emphasis">
    <w:name w:val="Emphasis"/>
    <w:qFormat/>
    <w:rsid w:val="00B30ABF"/>
    <w:rPr>
      <w:i/>
      <w:iCs w:val="0"/>
    </w:rPr>
  </w:style>
  <w:style w:type="character" w:styleId="Strong">
    <w:name w:val="Strong"/>
    <w:qFormat/>
    <w:rsid w:val="00B30ABF"/>
    <w:rPr>
      <w:b/>
      <w:bCs w:val="0"/>
    </w:rPr>
  </w:style>
  <w:style w:type="paragraph" w:customStyle="1" w:styleId="msonormal0">
    <w:name w:val="msonormal"/>
    <w:basedOn w:val="Normal"/>
    <w:rsid w:val="00B30AB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NDENT1">
    <w:name w:val="INDENT1"/>
    <w:basedOn w:val="Normal"/>
    <w:rsid w:val="00B30ABF"/>
    <w:pPr>
      <w:autoSpaceDN w:val="0"/>
      <w:ind w:left="851"/>
    </w:pPr>
  </w:style>
  <w:style w:type="paragraph" w:customStyle="1" w:styleId="INDENT2">
    <w:name w:val="INDENT2"/>
    <w:basedOn w:val="Normal"/>
    <w:rsid w:val="00B30ABF"/>
    <w:pPr>
      <w:autoSpaceDN w:val="0"/>
      <w:ind w:left="1135" w:hanging="284"/>
    </w:pPr>
  </w:style>
  <w:style w:type="paragraph" w:customStyle="1" w:styleId="INDENT3">
    <w:name w:val="INDENT3"/>
    <w:basedOn w:val="Normal"/>
    <w:rsid w:val="00B30ABF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B30ABF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30ABF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B30ABF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30ABF"/>
    <w:pPr>
      <w:keepNext/>
      <w:keepLines/>
      <w:autoSpaceDN w:val="0"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B30ABF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B30ABF"/>
    <w:pPr>
      <w:autoSpaceDN w:val="0"/>
    </w:pPr>
    <w:rPr>
      <w:i/>
      <w:color w:val="0000FF"/>
    </w:rPr>
  </w:style>
  <w:style w:type="paragraph" w:customStyle="1" w:styleId="Frontcover">
    <w:name w:val="Front_cover"/>
    <w:rsid w:val="00B30ABF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B30ABF"/>
    <w:pPr>
      <w:numPr>
        <w:numId w:val="8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B30ABF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B30A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</w:pPr>
    <w:rPr>
      <w:sz w:val="24"/>
    </w:rPr>
  </w:style>
  <w:style w:type="paragraph" w:customStyle="1" w:styleId="List21">
    <w:name w:val="List 2.1"/>
    <w:basedOn w:val="List11"/>
    <w:rsid w:val="00B30ABF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30ABF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30ABF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30ABF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B30ABF"/>
    <w:pPr>
      <w:numPr>
        <w:numId w:val="9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</w:rPr>
  </w:style>
  <w:style w:type="paragraph" w:customStyle="1" w:styleId="code">
    <w:name w:val="code"/>
    <w:basedOn w:val="Normal"/>
    <w:rsid w:val="00B30ABF"/>
    <w:pPr>
      <w:overflowPunct w:val="0"/>
      <w:autoSpaceDE w:val="0"/>
      <w:autoSpaceDN w:val="0"/>
      <w:adjustRightInd w:val="0"/>
      <w:spacing w:after="0"/>
    </w:pPr>
    <w:rPr>
      <w:rFonts w:ascii="Courier New" w:hAnsi="Courier New"/>
    </w:rPr>
  </w:style>
  <w:style w:type="paragraph" w:customStyle="1" w:styleId="ASN1Cont">
    <w:name w:val="ASN.1 Cont."/>
    <w:basedOn w:val="ASN1"/>
    <w:rsid w:val="00B30ABF"/>
    <w:pPr>
      <w:spacing w:before="0"/>
      <w:jc w:val="left"/>
    </w:pPr>
  </w:style>
  <w:style w:type="paragraph" w:customStyle="1" w:styleId="ASN1">
    <w:name w:val="ASN.1"/>
    <w:basedOn w:val="Normal"/>
    <w:next w:val="ASN1Cont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B30ABF"/>
    <w:pPr>
      <w:numPr>
        <w:numId w:val="10"/>
      </w:numPr>
      <w:overflowPunct/>
      <w:autoSpaceDE/>
      <w:adjustRightInd/>
    </w:pPr>
  </w:style>
  <w:style w:type="paragraph" w:customStyle="1" w:styleId="nornal">
    <w:name w:val="nornal"/>
    <w:basedOn w:val="cpde"/>
    <w:rsid w:val="00B30ABF"/>
    <w:pPr>
      <w:numPr>
        <w:numId w:val="11"/>
      </w:numPr>
      <w:overflowPunct/>
      <w:autoSpaceDE/>
      <w:adjustRightInd/>
    </w:pPr>
  </w:style>
  <w:style w:type="paragraph" w:customStyle="1" w:styleId="enumlev1">
    <w:name w:val="enumlev1"/>
    <w:basedOn w:val="Normal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B30ABF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B30ABF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B30A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B30A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ASN1ital">
    <w:name w:val="ASN.1 ital"/>
    <w:basedOn w:val="Normal"/>
    <w:next w:val="ASN1Cont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B30A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B30ABF"/>
    <w:pPr>
      <w:numPr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B30ABF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Normal"/>
    <w:next w:val="DefinitionList"/>
    <w:rsid w:val="00B30ABF"/>
    <w:pPr>
      <w:overflowPunct w:val="0"/>
      <w:autoSpaceDE w:val="0"/>
      <w:autoSpaceDN w:val="0"/>
      <w:adjustRightInd w:val="0"/>
      <w:snapToGrid w:val="0"/>
      <w:spacing w:after="0"/>
    </w:pPr>
    <w:rPr>
      <w:sz w:val="24"/>
    </w:rPr>
  </w:style>
  <w:style w:type="paragraph" w:customStyle="1" w:styleId="Blockquote">
    <w:name w:val="Blockquote"/>
    <w:basedOn w:val="Normal"/>
    <w:rsid w:val="00B30ABF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B30ABF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B30ABF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B30ABF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B30A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B30ABF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B30A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B30ABF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B30A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B30ABF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B30A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B30ABF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Normal"/>
    <w:next w:val="Tablenormal0"/>
    <w:rsid w:val="00B30ABF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B30ABF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B30ABF"/>
  </w:style>
  <w:style w:type="paragraph" w:customStyle="1" w:styleId="I1">
    <w:name w:val="I1"/>
    <w:basedOn w:val="List"/>
    <w:rsid w:val="00B30ABF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B30ABF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B30ABF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B30ABF"/>
    <w:pPr>
      <w:numPr>
        <w:numId w:val="1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B30ABF"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B30ABF"/>
    <w:pPr>
      <w:numPr>
        <w:numId w:val="1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B30ABF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B30ABF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B30ABF"/>
    <w:pPr>
      <w:widowControl w:val="0"/>
      <w:numPr>
        <w:numId w:val="1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B30ABF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B30ABF"/>
    <w:pPr>
      <w:autoSpaceDN w:val="0"/>
      <w:spacing w:before="120" w:after="0"/>
    </w:pPr>
    <w:rPr>
      <w:sz w:val="24"/>
    </w:rPr>
  </w:style>
  <w:style w:type="character" w:customStyle="1" w:styleId="StyleHeading3h3CourierNewChar">
    <w:name w:val="Style Heading 3h3 + Courier New Char"/>
    <w:link w:val="StyleHeading3h3CourierNew"/>
    <w:locked/>
    <w:rsid w:val="00B30ABF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B30AB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character" w:customStyle="1" w:styleId="desc">
    <w:name w:val="desc"/>
    <w:rsid w:val="00B30ABF"/>
  </w:style>
  <w:style w:type="character" w:customStyle="1" w:styleId="TALChar1">
    <w:name w:val="TAL Char1"/>
    <w:rsid w:val="00B30ABF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B30ABF"/>
    <w:rPr>
      <w:rFonts w:ascii="Arial" w:hAnsi="Arial" w:cs="Arial" w:hint="default"/>
      <w:sz w:val="18"/>
      <w:lang w:val="en-GB" w:eastAsia="en-US"/>
    </w:rPr>
  </w:style>
  <w:style w:type="character" w:customStyle="1" w:styleId="EXCar">
    <w:name w:val="EX Car"/>
    <w:locked/>
    <w:rsid w:val="00B30ABF"/>
    <w:rPr>
      <w:rFonts w:ascii="Times New Roman" w:eastAsia="Times New Roman" w:hAnsi="Times New Roman" w:cs="Times New Roman" w:hint="default"/>
      <w:lang w:eastAsia="en-US"/>
    </w:rPr>
  </w:style>
  <w:style w:type="character" w:customStyle="1" w:styleId="B1Char1">
    <w:name w:val="B1 Char1"/>
    <w:rsid w:val="00B30ABF"/>
    <w:rPr>
      <w:rFonts w:ascii="Times New Roman" w:eastAsia="Times New Roman" w:hAnsi="Times New Roman" w:cs="Times New Roman" w:hint="default"/>
      <w:lang w:eastAsia="en-US"/>
    </w:rPr>
  </w:style>
  <w:style w:type="character" w:customStyle="1" w:styleId="msoins0">
    <w:name w:val="msoins"/>
    <w:basedOn w:val="DefaultParagraphFont"/>
    <w:rsid w:val="00B30ABF"/>
  </w:style>
  <w:style w:type="character" w:customStyle="1" w:styleId="TAHChar">
    <w:name w:val="TAH Char"/>
    <w:rsid w:val="00B30ABF"/>
    <w:rPr>
      <w:rFonts w:ascii="Arial" w:hAnsi="Arial" w:cs="Arial" w:hint="default"/>
      <w:b/>
      <w:bCs w:val="0"/>
      <w:sz w:val="18"/>
      <w:lang w:val="en-GB" w:eastAsia="en-US"/>
    </w:rPr>
  </w:style>
  <w:style w:type="paragraph" w:customStyle="1" w:styleId="ASN1Cont0">
    <w:name w:val="ASN.1 Cont"/>
    <w:basedOn w:val="ASN1"/>
    <w:rsid w:val="00B30A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B30A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B30A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B33A64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E30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5BDB2-1707-46FE-A2AC-FB0D07C9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2024-08-22T07:35:00Z</dcterms:created>
  <dcterms:modified xsi:type="dcterms:W3CDTF">2024-08-30T10:33:00Z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(3)FpFWAL5TXmEFAdgcSeUX0fnw7gL1kAaOz6QPrTqemGS/OhauJtVM/6ZhxlU6TpREInpaYPc8
TqXFA5wAMCASk2ddEvxMqjuUGwEar39sg7LzqiyULofGXaYsXJHVLJMMxEZn0oovDzts24d7
ytEhEiqiU/f8Wm3XtCETqKoZmXpuEaa91T8Y2T9BEcZhkLpKezEGKPy8kTRTvKSHpkHcq9AQ
MVN6ep/oXU+OzDYEWC</vt:lpwstr>
  </property>
  <property fmtid="{D5CDD505-2E9C-101B-9397-08002B2CF9AE}" pid="22" name="_2015_ms_pID_7253431">
    <vt:lpwstr>hrYRlKrfRp3JNyoiNoYXqwl8PW7bqKgvQiJJF2C5x228DR5ByiIsQg
+V1JIGami9bUdPA/CGRmcy1Qq10TLVKqLonBpp/+p6/a08X2amAsYosZ1qXucuk/zeY8vIA/
dYfCAOwNhA4o12ZTZADMUWNRpKzjeeoIYQ/O4GRlydvMjn6YcJcUujFt5ygRUfJmpl2HNw00
s+oCiKiAomMymQlPI8CK69KbmV+GaJ3bOS7A</vt:lpwstr>
  </property>
  <property fmtid="{D5CDD505-2E9C-101B-9397-08002B2CF9AE}" pid="23" name="_2015_ms_pID_7253432">
    <vt:lpwstr>AKwr/wkfurtEir5+Akb1Igs=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1724339023</vt:lpwstr>
  </property>
</Properties>
</file>